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17DF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17DF7">
              <w:rPr>
                <w:b/>
                <w:sz w:val="26"/>
                <w:szCs w:val="26"/>
                <w:lang w:val="en-US"/>
              </w:rPr>
              <w:t>203C_104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17DF7" w:rsidRDefault="00351FA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17DF7">
              <w:rPr>
                <w:b/>
                <w:sz w:val="26"/>
                <w:szCs w:val="26"/>
                <w:lang w:val="en-US"/>
              </w:rPr>
              <w:t>2123430</w:t>
            </w:r>
            <w:r w:rsidR="00C44B8B" w:rsidRPr="00817DF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</w:t>
      </w:r>
      <w:r w:rsidR="003C5425" w:rsidRPr="00BF2824">
        <w:rPr>
          <w:b/>
          <w:bCs/>
          <w:sz w:val="26"/>
          <w:szCs w:val="26"/>
        </w:rPr>
        <w:t>с</w:t>
      </w:r>
      <w:r w:rsidR="00843900" w:rsidRPr="00BF2824">
        <w:rPr>
          <w:b/>
          <w:sz w:val="26"/>
          <w:szCs w:val="26"/>
        </w:rPr>
        <w:t xml:space="preserve"> </w:t>
      </w:r>
      <w:r w:rsidR="006A4151" w:rsidRPr="006A4151">
        <w:rPr>
          <w:b/>
          <w:sz w:val="26"/>
          <w:szCs w:val="26"/>
        </w:rPr>
        <w:t>(</w:t>
      </w:r>
      <w:r w:rsidR="00351FA3" w:rsidRPr="00BF2824">
        <w:rPr>
          <w:b/>
          <w:sz w:val="26"/>
          <w:szCs w:val="26"/>
        </w:rPr>
        <w:t>Траверса ТН-9 с хомутом Х11</w:t>
      </w:r>
      <w:r w:rsidR="006A4151" w:rsidRPr="006A4151">
        <w:rPr>
          <w:b/>
          <w:sz w:val="26"/>
          <w:szCs w:val="26"/>
        </w:rPr>
        <w:t>)</w:t>
      </w:r>
      <w:r w:rsidR="00090D2A">
        <w:rPr>
          <w:b/>
          <w:sz w:val="26"/>
          <w:szCs w:val="26"/>
        </w:rPr>
        <w:t>.</w:t>
      </w:r>
      <w:r w:rsidR="009C0389" w:rsidRPr="00BF2824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090D2A">
        <w:rPr>
          <w:b/>
          <w:sz w:val="26"/>
          <w:szCs w:val="26"/>
          <w:u w:val="single"/>
        </w:rPr>
        <w:t>203</w:t>
      </w:r>
      <w:r w:rsidR="00F115B9" w:rsidRPr="00090D2A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BF2824">
        <w:rPr>
          <w:sz w:val="24"/>
          <w:szCs w:val="24"/>
        </w:rPr>
        <w:t>требованиям</w:t>
      </w:r>
      <w:r w:rsidR="001759FB" w:rsidRPr="00BF2824">
        <w:rPr>
          <w:color w:val="FF0000"/>
          <w:sz w:val="24"/>
          <w:szCs w:val="24"/>
        </w:rPr>
        <w:t> </w:t>
      </w:r>
      <w:bookmarkStart w:id="1" w:name="Поле4"/>
      <w:r w:rsidR="00BF2824" w:rsidRPr="00BF2824">
        <w:rPr>
          <w:sz w:val="24"/>
          <w:szCs w:val="24"/>
        </w:rPr>
        <w:t>Т</w:t>
      </w:r>
      <w:r w:rsidR="00351FA3" w:rsidRPr="00BF2824">
        <w:rPr>
          <w:sz w:val="24"/>
          <w:szCs w:val="24"/>
        </w:rPr>
        <w:t>ипов</w:t>
      </w:r>
      <w:r w:rsidR="00B6241C">
        <w:rPr>
          <w:sz w:val="24"/>
          <w:szCs w:val="24"/>
        </w:rPr>
        <w:t>ых</w:t>
      </w:r>
      <w:r w:rsidR="00351FA3" w:rsidRPr="00BF2824">
        <w:rPr>
          <w:sz w:val="24"/>
          <w:szCs w:val="24"/>
        </w:rPr>
        <w:t xml:space="preserve"> проект</w:t>
      </w:r>
      <w:r w:rsidR="00B6241C">
        <w:rPr>
          <w:sz w:val="24"/>
          <w:szCs w:val="24"/>
        </w:rPr>
        <w:t>ов</w:t>
      </w:r>
      <w:r w:rsidR="00351FA3" w:rsidRPr="00BF2824">
        <w:rPr>
          <w:sz w:val="24"/>
          <w:szCs w:val="24"/>
        </w:rPr>
        <w:t xml:space="preserve"> 3.407.1-136.3-28, 3.407.1-136.3-37</w:t>
      </w:r>
      <w:r w:rsidR="0073431B" w:rsidRPr="00BF282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90D2A" w:rsidRDefault="00090D2A" w:rsidP="00090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90D2A" w:rsidRDefault="00090D2A" w:rsidP="00090D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90D2A" w:rsidRDefault="00090D2A" w:rsidP="00090D2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90D2A" w:rsidRDefault="00090D2A" w:rsidP="00090D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90D2A" w:rsidRDefault="00090D2A" w:rsidP="00090D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90D2A" w:rsidRDefault="00090D2A" w:rsidP="00090D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90D2A" w:rsidRDefault="00090D2A" w:rsidP="00090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2" w:name="_GoBack"/>
      <w:r w:rsidRPr="00BF2824">
        <w:rPr>
          <w:sz w:val="24"/>
          <w:szCs w:val="24"/>
        </w:rPr>
        <w:t>Типов</w:t>
      </w:r>
      <w:r w:rsidR="00B6241C">
        <w:rPr>
          <w:sz w:val="24"/>
          <w:szCs w:val="24"/>
        </w:rPr>
        <w:t>ых</w:t>
      </w:r>
      <w:r w:rsidRPr="00BF2824">
        <w:rPr>
          <w:sz w:val="24"/>
          <w:szCs w:val="24"/>
        </w:rPr>
        <w:t xml:space="preserve"> проект</w:t>
      </w:r>
      <w:r w:rsidR="00B6241C">
        <w:rPr>
          <w:sz w:val="24"/>
          <w:szCs w:val="24"/>
        </w:rPr>
        <w:t>ов</w:t>
      </w:r>
      <w:r w:rsidRPr="00BF2824">
        <w:rPr>
          <w:sz w:val="24"/>
          <w:szCs w:val="24"/>
        </w:rPr>
        <w:t xml:space="preserve"> 3.407.1-136.3-28, 3.407.1-136.3-37</w:t>
      </w:r>
      <w:bookmarkEnd w:id="2"/>
      <w:r>
        <w:rPr>
          <w:sz w:val="26"/>
          <w:szCs w:val="26"/>
        </w:rPr>
        <w:t>;</w:t>
      </w:r>
    </w:p>
    <w:p w:rsidR="00090D2A" w:rsidRDefault="00090D2A" w:rsidP="00090D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90D2A" w:rsidRDefault="00090D2A" w:rsidP="00090D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90D2A" w:rsidRDefault="00090D2A" w:rsidP="00090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90D2A" w:rsidRDefault="00090D2A" w:rsidP="00090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90D2A" w:rsidRDefault="00090D2A" w:rsidP="00090D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90D2A" w:rsidRDefault="00090D2A" w:rsidP="00090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90D2A" w:rsidRDefault="00090D2A" w:rsidP="00090D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90D2A" w:rsidRDefault="00090D2A" w:rsidP="005941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90D2A" w:rsidRDefault="00090D2A" w:rsidP="00090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90D2A" w:rsidRDefault="00090D2A" w:rsidP="00090D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Default="004A2665" w:rsidP="00451C4D">
      <w:pPr>
        <w:rPr>
          <w:sz w:val="26"/>
          <w:szCs w:val="26"/>
        </w:rPr>
      </w:pPr>
    </w:p>
    <w:p w:rsidR="00B6241C" w:rsidRPr="00CB6078" w:rsidRDefault="00B6241C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207" w:rsidRDefault="00882207">
      <w:r>
        <w:separator/>
      </w:r>
    </w:p>
  </w:endnote>
  <w:endnote w:type="continuationSeparator" w:id="0">
    <w:p w:rsidR="00882207" w:rsidRDefault="0088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207" w:rsidRDefault="00882207">
      <w:r>
        <w:separator/>
      </w:r>
    </w:p>
  </w:footnote>
  <w:footnote w:type="continuationSeparator" w:id="0">
    <w:p w:rsidR="00882207" w:rsidRDefault="00882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BF81D5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FA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0D2A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2B7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2A8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1FA3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1BC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7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151"/>
    <w:rsid w:val="006A4E1A"/>
    <w:rsid w:val="006A7360"/>
    <w:rsid w:val="006A7E83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17DF7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314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207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07DA2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241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82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BE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4C174E-EDE6-443D-AC7F-8D7EEAC4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21B9E-196A-4668-B06F-9E03AF96D287}"/>
</file>

<file path=customXml/itemProps2.xml><?xml version="1.0" encoding="utf-8"?>
<ds:datastoreItem xmlns:ds="http://schemas.openxmlformats.org/officeDocument/2006/customXml" ds:itemID="{C3AA80F7-174D-40B9-80EB-A5C1B726F930}"/>
</file>

<file path=customXml/itemProps3.xml><?xml version="1.0" encoding="utf-8"?>
<ds:datastoreItem xmlns:ds="http://schemas.openxmlformats.org/officeDocument/2006/customXml" ds:itemID="{3C552829-4E18-4101-8ADE-04086F4487E9}"/>
</file>

<file path=customXml/itemProps4.xml><?xml version="1.0" encoding="utf-8"?>
<ds:datastoreItem xmlns:ds="http://schemas.openxmlformats.org/officeDocument/2006/customXml" ds:itemID="{00C8E7FA-4AC0-4515-8784-82C94B31967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2015-05-05T07:43:00Z</dcterms:created>
  <dcterms:modified xsi:type="dcterms:W3CDTF">2015-09-28T17:13:00Z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